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a9ca2f" w14:textId="ba9ca2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D6CFF">
        <w:rPr>
          <w:rFonts w:ascii="Arial" w:hAnsi="Arial" w:cs="Arial"/>
        </w:rPr>
        <w:t>186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D6CFF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D6CFF" w:rsidR="006D6CFF">
        <w:rPr>
          <w:rFonts w:ascii="Arial" w:hAnsi="Arial" w:cs="Arial"/>
          <w:lang w:eastAsia="en-US"/>
        </w:rPr>
        <w:t>ESMERADLDA UGOSTITELJSTVO j.d.o.o. za ugostiteljstvo i trgovinu Benkovac, Vukovarska 4, OIB: 95453100144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6B1920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6B1920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6B1920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Pr="00C93BF8" w:rsidR="00AE16F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6D6CFF" w:rsidR="006D6CFF">
        <w:rPr>
          <w:rFonts w:ascii="Arial" w:hAnsi="Arial" w:cs="Arial"/>
          <w:lang w:eastAsia="en-US"/>
        </w:rPr>
        <w:t>ESMERADLDA UGOSTITELJSTVO j.d.o.o. za ugostiteljstvo i trgovinu Benkovac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6B19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6B19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B1920">
        <w:rPr>
          <w:rFonts w:ascii="Arial" w:hAnsi="Arial" w:cs="Arial"/>
        </w:rPr>
        <w:t>10,31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E4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6D6CFF">
      <w:rPr>
        <w:rFonts w:ascii="Arial" w:hAnsi="Arial" w:cs="Arial"/>
      </w:rPr>
      <w:t>186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D6CFF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31377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1920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47E47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313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13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137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137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137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37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37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37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10:31</izvorni_sadrzaj>
    <derivirana_varijabla naziv="DomainObject.StvarniZavrsetakVrijeme_1">10:31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St-186/2021-7</izvorni_sadrzaj>
    <derivirana_varijabla naziv="DomainObject.Zapisnik.Oznaka_1">St-186/2021-7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St-186/2021</izvorni_sadrzaj>
    <derivirana_varijabla naziv="DomainObject.Predmet.OznakaBroj_1">St-186/2021</derivirana_varijabla>
  </DomainObject.Predmet.OznakaBroj>
  <DomainObject.Predmet.OznakaBrojOptuznogAkta>
    <izvorni_sadrzaj>04-06-21-2463</izvorni_sadrzaj>
    <derivirana_varijabla naziv="DomainObject.Predmet.OznakaBrojOptuznogAkta_1">04-06-21-2463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ESMERALDA UGOSTITELJSTVO j.d.o.o. za ugostiteljstvo i trgovinu</izvorni_sadrzaj>
    <derivirana_varijabla naziv="DomainObject.Predmet.ProtustrankaFormated_1">  ESMERALDA UGOSTITELJSTVO j.d.o.o. za ugostiteljstvo i trgovinu</derivirana_varijabla>
  </DomainObject.Predmet.ProtustrankaFormated>
  <DomainObject.Predmet.ProtustrankaFormatedOIB>
    <izvorni_sadrzaj>  ESMERALDA UGOSTITELJSTVO j.d.o.o. za ugostiteljstvo i trgovinu, OIB 95453100144</izvorni_sadrzaj>
    <derivirana_varijabla naziv="DomainObject.Predmet.ProtustrankaFormatedOIB_1">  ESMERALDA UGOSTITELJSTVO j.d.o.o. za ugostiteljstvo i trgovinu, OIB 95453100144</derivirana_varijabla>
  </DomainObject.Predmet.ProtustrankaFormatedOIB>
  <DomainObject.Predmet.ProtustrankaFormatedWithAdress>
    <izvorni_sadrzaj> ESMERALDA UGOSTITELJSTVO j.d.o.o. za ugostiteljstvo i trgovinu, Vukovarska 4, 23420 Benkovac</izvorni_sadrzaj>
    <derivirana_varijabla naziv="DomainObject.Predmet.ProtustrankaFormatedWithAdress_1"> ESMERALDA UGOSTITELJSTVO j.d.o.o. za ugostiteljstvo i trgovinu, Vukovarska 4, 23420 Benkovac</derivirana_varijabla>
  </DomainObject.Predmet.ProtustrankaFormatedWithAdress>
  <DomainObject.Predmet.ProtustrankaFormatedWithAdressOIB>
    <izvorni_sadrzaj> ESMERALDA UGOSTITELJSTVO j.d.o.o. za ugostiteljstvo i trgovinu, OIB 95453100144, Vukovarska 4, 23420 Benkovac</izvorni_sadrzaj>
    <derivirana_varijabla naziv="DomainObject.Predmet.ProtustrankaFormatedWithAdressOIB_1"> ESMERALDA UGOSTITELJSTVO j.d.o.o. za ugostiteljstvo i trgovinu, OIB 95453100144, Vukovarska 4, 23420 Benkovac</derivirana_varijabla>
  </DomainObject.Predmet.ProtustrankaFormatedWithAdressOIB>
  <DomainObject.Predmet.ProtustrankaWithAdress>
    <izvorni_sadrzaj>ESMERALDA UGOSTITELJSTVO j.d.o.o. za ugostiteljstvo i trgovinu Vukovarska 4, 23420 Benkovac</izvorni_sadrzaj>
    <derivirana_varijabla naziv="DomainObject.Predmet.ProtustrankaWithAdress_1">ESMERALDA UGOSTITELJSTVO j.d.o.o. za ugostiteljstvo i trgovinu Vukovarska 4, 23420 Benkovac</derivirana_varijabla>
  </DomainObject.Predmet.ProtustrankaWithAdress>
  <DomainObject.Predmet.ProtustrankaWithAdressOIB>
    <izvorni_sadrzaj>ESMERALDA UGOSTITELJSTVO j.d.o.o. za ugostiteljstvo i trgovinu, OIB 95453100144, Vukovarska 4, 23420 Benkovac</izvorni_sadrzaj>
    <derivirana_varijabla naziv="DomainObject.Predmet.ProtustrankaWithAdressOIB_1">ESMERALDA UGOSTITELJSTVO j.d.o.o. za ugostiteljstvo i trgovinu, OIB 95453100144, Vukovarska 4, 23420 Benkovac</derivirana_varijabla>
  </DomainObject.Predmet.ProtustrankaWithAdressOIB>
  <DomainObject.Predmet.ProtustrankaNazivFormated>
    <izvorni_sadrzaj>ESMERALDA UGOSTITELJSTVO j.d.o.o. za ugostiteljstvo i trgovinu</izvorni_sadrzaj>
    <derivirana_varijabla naziv="DomainObject.Predmet.ProtustrankaNazivFormated_1">ESMERALDA UGOSTITELJSTVO j.d.o.o. za ugostiteljstvo i trgovinu</derivirana_varijabla>
  </DomainObject.Predmet.ProtustrankaNazivFormated>
  <DomainObject.Predmet.ProtustrankaNazivFormatedOIB>
    <izvorni_sadrzaj>ESMERALDA UGOSTITELJSTVO j.d.o.o. za ugostiteljstvo i trgovinu, OIB 95453100144</izvorni_sadrzaj>
    <derivirana_varijabla naziv="DomainObject.Predmet.ProtustrankaNazivFormatedOIB_1">ESMERALDA UGOSTITELJSTVO j.d.o.o. za ugostiteljstvo i trgovinu, OIB 95453100144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ESMERALDA UGOSTITELJSTVO j.d.o.o. za ugostiteljstvo i trgovinu</item>
    </izvorni_sadrzaj>
    <derivirana_varijabla naziv="DomainObject.Predmet.ProtuStrankaListFormated_1">
      <item>ESMERALDA UGOSTITELJSTVO j.d.o.o. za ugostiteljstvo i trgovinu</item>
    </derivirana_varijabla>
  </DomainObject.Predmet.ProtuStrankaListFormated>
  <DomainObject.Predmet.ProtuStrankaListFormatedOIB>
    <izvorni_sadrzaj>
      <item>ESMERALDA UGOSTITELJSTVO j.d.o.o. za ugostiteljstvo i trgovinu, OIB 95453100144</item>
    </izvorni_sadrzaj>
    <derivirana_varijabla naziv="DomainObject.Predmet.ProtuStrankaListFormatedOIB_1">
      <item>ESMERALDA UGOSTITELJSTVO j.d.o.o. za ugostiteljstvo i trgovinu, OIB 95453100144</item>
    </derivirana_varijabla>
  </DomainObject.Predmet.ProtuStrankaListFormatedOIB>
  <DomainObject.Predmet.ProtuStrankaListFormatedWithAdress>
    <izvorni_sadrzaj>
      <item>ESMERALDA UGOSTITELJSTVO j.d.o.o. za ugostiteljstvo i trgovinu, Vukovarska 4, 23420 Benkovac</item>
    </izvorni_sadrzaj>
    <derivirana_varijabla naziv="DomainObject.Predmet.ProtuStrankaListFormatedWithAdress_1">
      <item>ESMERALDA UGOSTITELJSTVO j.d.o.o. za ugostiteljstvo i trgovinu, Vukovarska 4, 23420 Benkovac</item>
    </derivirana_varijabla>
  </DomainObject.Predmet.ProtuStrankaListFormatedWithAdress>
  <DomainObject.Predmet.ProtuStrankaListFormatedWithAdressOIB>
    <izvorni_sadrzaj>
      <item>ESMERALDA UGOSTITELJSTVO j.d.o.o. za ugostiteljstvo i trgovinu, OIB 95453100144, Vukovarska 4, 23420 Benkovac</item>
    </izvorni_sadrzaj>
    <derivirana_varijabla naziv="DomainObject.Predmet.ProtuStrankaListFormatedWithAdressOIB_1">
      <item>ESMERALDA UGOSTITELJSTVO j.d.o.o. za ugostiteljstvo i trgovinu, OIB 95453100144, Vukovarska 4, 23420 Benkovac</item>
    </derivirana_varijabla>
  </DomainObject.Predmet.ProtuStrankaListFormatedWithAdressOIB>
  <DomainObject.Predmet.ProtuStrankaListNazivFormated>
    <izvorni_sadrzaj>
      <item>ESMERALDA UGOSTITELJSTVO j.d.o.o. za ugostiteljstvo i trgovinu</item>
    </izvorni_sadrzaj>
    <derivirana_varijabla naziv="DomainObject.Predmet.ProtuStrankaListNazivFormated_1">
      <item>ESMERALDA UGOSTITELJSTVO j.d.o.o. za ugostiteljstvo i trgovinu</item>
    </derivirana_varijabla>
  </DomainObject.Predmet.ProtuStrankaListNazivFormated>
  <DomainObject.Predmet.ProtuStrankaListNazivFormatedOIB>
    <izvorni_sadrzaj>
      <item>ESMERALDA UGOSTITELJSTVO j.d.o.o. za ugostiteljstvo i trgovinu, OIB 95453100144</item>
    </izvorni_sadrzaj>
    <derivirana_varijabla naziv="DomainObject.Predmet.ProtuStrankaListNazivFormatedOIB_1">
      <item>ESMERALDA UGOSTITELJSTVO j.d.o.o. za ugostiteljstvo i trgovinu, OIB 95453100144</item>
    </derivirana_varijabla>
  </DomainObject.Predmet.ProtuStrankaListNazivFormatedOIB>
  <DomainObject.Predmet.OstaliListFormated>
    <izvorni_sadrzaj>
      <item>Jasmina Vukasović</item>
    </izvorni_sadrzaj>
    <derivirana_varijabla naziv="DomainObject.Predmet.OstaliListFormated_1">
      <item>Jasmina Vukasović</item>
    </derivirana_varijabla>
  </DomainObject.Predmet.OstaliListFormated>
  <DomainObject.Predmet.OstaliListFormatedOIB>
    <izvorni_sadrzaj>
      <item>Jasmina Vukasović, OIB 44241258876</item>
    </izvorni_sadrzaj>
    <derivirana_varijabla naziv="DomainObject.Predmet.OstaliListFormatedOIB_1">
      <item>Jasmina Vukasović, OIB 44241258876</item>
    </derivirana_varijabla>
  </DomainObject.Predmet.OstaliListFormatedOIB>
  <DomainObject.Predmet.OstaliListFormatedWithAdress>
    <izvorni_sadrzaj>
      <item>Jasmina Vukasović, Ul. Kralja Tomislava 8, 23420 Benkovac</item>
    </izvorni_sadrzaj>
    <derivirana_varijabla naziv="DomainObject.Predmet.OstaliListFormatedWithAdress_1">
      <item>Jasmina Vukasović, Ul. Kralja Tomislava 8, 23420 Benkovac</item>
    </derivirana_varijabla>
  </DomainObject.Predmet.OstaliListFormatedWithAdress>
  <DomainObject.Predmet.OstaliListFormatedWithAdressOIB>
    <izvorni_sadrzaj>
      <item>Jasmina Vukasović, OIB 44241258876, Ul. Kralja Tomislava 8, 23420 Benkovac</item>
    </izvorni_sadrzaj>
    <derivirana_varijabla naziv="DomainObject.Predmet.OstaliListFormatedWithAdressOIB_1">
      <item>Jasmina Vukasović, OIB 44241258876, Ul. Kralja Tomislava 8, 23420 Benkovac</item>
    </derivirana_varijabla>
  </DomainObject.Predmet.OstaliListFormatedWithAdressOIB>
  <DomainObject.Predmet.OstaliListNazivFormated>
    <izvorni_sadrzaj>
      <item>Jasmina Vukasović</item>
    </izvorni_sadrzaj>
    <derivirana_varijabla naziv="DomainObject.Predmet.OstaliListNazivFormated_1">
      <item>Jasmina Vukasović</item>
    </derivirana_varijabla>
  </DomainObject.Predmet.OstaliListNazivFormated>
  <DomainObject.Predmet.OstaliListNazivFormatedOIB>
    <izvorni_sadrzaj>
      <item>Jasmina Vukasović, OIB 44241258876</item>
    </izvorni_sadrzaj>
    <derivirana_varijabla naziv="DomainObject.Predmet.OstaliListNazivFormatedOIB_1">
      <item>Jasmina Vukasović, OIB 44241258876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St-186/2021-7</izvorni_sadrzaj>
    <derivirana_varijabla naziv="DomainObject.PoslovniBrojDokumenta_1">St-186/2021-7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ESMERALDA UGOSTITELJSTVO j.d.o.o. za ugostiteljstvo i trgovinu</izvorni_sadrzaj>
    <derivirana_varijabla naziv="DomainObject.Predmet.ProtustrankaIDrugi_1">ESMERALDA UGOSTITELJSTVO j.d.o.o. za ugostiteljstvo i trgovinu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ESMERALDA UGOSTITELJSTVO j.d.o.o. za ugostiteljstvo i trgovinu, OIB 95453100144, Vukovarska 4, 23420 Benkovac</izvorni_sadrzaj>
    <derivirana_varijabla naziv="DomainObject.Predmet.ProtustrankaIDrugiAdressOIB_1">ESMERALDA UGOSTITELJSTVO j.d.o.o. za ugostiteljstvo i trgovinu, OIB 95453100144, Vukovarska 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ESMERALDA UGOSTITELJSTVO j.d.o.o. za ugostiteljstvo i trgovinu</item>
      <item>Financijska agencija (FINA)</item>
      <item>Jasmina Vukasović</item>
    </izvorni_sadrzaj>
    <derivirana_varijabla naziv="DomainObject.Predmet.SudioniciListNaziv_1">
      <item>ESMERALDA UGOSTITELJSTVO j.d.o.o. za ugostiteljstvo i trgovinu</item>
      <item>Financijska agencija (FINA)</item>
      <item>Jasmina Vukasović</item>
    </derivirana_varijabla>
  </DomainObject.Predmet.SudioniciListNaziv>
  <DomainObject.Predmet.SudioniciListAdressOIB>
    <izvorni_sadrzaj>
      <item>ESMERALDA UGOSTITELJSTVO j.d.o.o. za ugostiteljstvo i trgovinu, OIB 95453100144, Vukovarska 4,23420 Benkovac</item>
      <item>Financijska agencija (FINA), OIB 85821130368, Ulica grada Vukovara 70,10000 Zagreb</item>
      <item>Jasmina Vukasović, OIB 44241258876, Ul. Kralja Tomislava 8,23420 Benkovac</item>
    </izvorni_sadrzaj>
    <derivirana_varijabla naziv="DomainObject.Predmet.SudioniciListAdressOIB_1">
      <item>ESMERALDA UGOSTITELJSTVO j.d.o.o. za ugostiteljstvo i trgovinu, OIB 95453100144, Vukovarska 4,23420 Benkovac</item>
      <item>Financijska agencija (FINA), OIB 85821130368, Ulica grada Vukovara 70,10000 Zagreb</item>
      <item>Jasmina Vukasović, OIB 44241258876, Ul. Kralja Tomislava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95453100144</item>
      <item>, OIB 85821130368</item>
      <item>, OIB 44241258876</item>
    </izvorni_sadrzaj>
    <derivirana_varijabla naziv="DomainObject.Predmet.SudioniciListNazivOIB_1">
      <item>, OIB 95453100144</item>
      <item>, OIB 85821130368</item>
      <item>, OIB 44241258876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2021.</izvorni_sadrzaj>
    <derivirana_varijabla naziv="DomainObject.Predmet.DatumPocetkaProcesa_1">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155</properties:Words>
  <properties:Characters>895</properties:Characters>
  <properties:Lines>49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2021-06-08T12:52:00Z</dcterms:created>
  <dc:creator>Ardena Bajlo</dc:creator>
  <cp:lastModifiedBy>Ante Rubelj</cp:lastModifiedBy>
  <cp:lastPrinted>2021-06-09T08:31:00Z</cp:lastPrinted>
  <dcterms:modified xmlns:xsi="http://www.w3.org/2001/XMLSchema-instance" xsi:type="dcterms:W3CDTF">2021-06-09T11:34:00Z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St-186/2021-7 / Zapisnik - Ročište radi izjašnjenja o prijedlogu za otvaranje steč.post (1 St-186-2021-povodom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